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C79F5" w14:textId="1D841B2B" w:rsidR="00535962" w:rsidRPr="00F7167E" w:rsidRDefault="004E3E21" w:rsidP="00130549">
      <w:pPr>
        <w:tabs>
          <w:tab w:val="right" w:pos="9027"/>
        </w:tabs>
      </w:pPr>
      <w:r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492B3DD3">
            <wp:simplePos x="0" y="0"/>
            <wp:positionH relativeFrom="margin">
              <wp:posOffset>2493322</wp:posOffset>
            </wp:positionH>
            <wp:positionV relativeFrom="margin">
              <wp:posOffset>-573829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29F0ED1F">
                <wp:simplePos x="0" y="0"/>
                <wp:positionH relativeFrom="page">
                  <wp:align>right</wp:align>
                </wp:positionH>
                <wp:positionV relativeFrom="paragraph">
                  <wp:posOffset>-767715</wp:posOffset>
                </wp:positionV>
                <wp:extent cx="2125345" cy="662940"/>
                <wp:effectExtent l="0" t="19050" r="273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6629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24"/>
                            <a:ext cx="2413" cy="1006"/>
                            <a:chOff x="9151" y="685"/>
                            <a:chExt cx="2009" cy="935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08CC6E" w14:textId="002A31A4" w:rsidR="00130549" w:rsidRPr="00535962" w:rsidRDefault="00000000" w:rsidP="007F6870"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441834848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832948336"/>
                                      </w:sdtPr>
                                      <w:sdtContent>
                                        <w:sdt>
                                          <w:sdtPr>
                                            <w:rPr>
                                              <w:rStyle w:val="Style2"/>
                                            </w:rPr>
                                            <w:alias w:val="No. del Expediente de Compras "/>
                                            <w:tag w:val="No. del Expediente de Compras "/>
                                            <w:id w:val="5755464"/>
                                          </w:sdtPr>
                                          <w:sdtContent>
                                            <w:r w:rsidR="00D9450C" w:rsidRPr="00D9450C">
                                              <w:rPr>
                                                <w:rStyle w:val="Style2"/>
                                              </w:rPr>
                                              <w:t>SUPBANCO-CCC-</w:t>
                                            </w:r>
                                            <w:r w:rsidR="00B26990">
                                              <w:rPr>
                                                <w:rStyle w:val="Style2"/>
                                              </w:rPr>
                                              <w:t>LPN</w:t>
                                            </w:r>
                                            <w:r w:rsidR="00D9450C" w:rsidRPr="00D9450C">
                                              <w:rPr>
                                                <w:rStyle w:val="Style2"/>
                                              </w:rPr>
                                              <w:t>-202</w:t>
                                            </w:r>
                                            <w:r w:rsidR="00B26990">
                                              <w:rPr>
                                                <w:rStyle w:val="Style2"/>
                                              </w:rPr>
                                              <w:t>5</w:t>
                                            </w:r>
                                            <w:r w:rsidR="00D9450C" w:rsidRPr="00D9450C">
                                              <w:rPr>
                                                <w:rStyle w:val="Style2"/>
                                              </w:rPr>
                                              <w:t>-000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  <w:r w:rsidR="00B26990">
                                  <w:rPr>
                                    <w:rStyle w:val="Style2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685"/>
                              <a:ext cx="2009" cy="395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116.15pt;margin-top:-60.45pt;width:167.35pt;height:52.2pt;z-index:251696128;mso-position-horizontal:right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24;width:2413;height:1006" coordorigin="9151,685" coordsize="2009,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p w14:paraId="0208CC6E" w14:textId="002A31A4" w:rsidR="00130549" w:rsidRPr="00535962" w:rsidRDefault="00000000" w:rsidP="007F6870"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-1441834848"/>
                            </w:sdt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832948336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Content>
                                      <w:r w:rsidR="00D9450C" w:rsidRPr="00D9450C">
                                        <w:rPr>
                                          <w:rStyle w:val="Style2"/>
                                        </w:rPr>
                                        <w:t>SUPBANCO-CCC-</w:t>
                                      </w:r>
                                      <w:r w:rsidR="00B26990">
                                        <w:rPr>
                                          <w:rStyle w:val="Style2"/>
                                        </w:rPr>
                                        <w:t>LPN</w:t>
                                      </w:r>
                                      <w:r w:rsidR="00D9450C" w:rsidRPr="00D9450C"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B26990">
                                        <w:rPr>
                                          <w:rStyle w:val="Style2"/>
                                        </w:rPr>
                                        <w:t>5</w:t>
                                      </w:r>
                                      <w:r w:rsidR="00D9450C" w:rsidRPr="00D9450C">
                                        <w:rPr>
                                          <w:rStyle w:val="Style2"/>
                                        </w:rPr>
                                        <w:t>-000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  <w:r w:rsidR="00B26990">
                            <w:rPr>
                              <w:rStyle w:val="Style2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685;width:2009;height: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4B278991" w14:textId="77777777" w:rsidR="0026335F" w:rsidRPr="0026335F" w:rsidRDefault="00E6779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4C91ADEA" w14:textId="30176453" w:rsidR="00BC61BD" w:rsidRPr="00BC61BD" w:rsidRDefault="004E3E2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E3E2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C709035" wp14:editId="4CF8BA76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C91ADEA" w14:textId="30176453" w:rsidR="00BC61BD" w:rsidRPr="00BC61BD" w:rsidRDefault="004E3E21">
                          <w:pPr>
                            <w:rPr>
                              <w:lang w:val="en-US"/>
                            </w:rPr>
                          </w:pPr>
                          <w:r w:rsidRPr="004E3E21">
                            <w:rPr>
                              <w:noProof/>
                            </w:rPr>
                            <w:drawing>
                              <wp:inline distT="0" distB="0" distL="0" distR="0" wp14:anchorId="0C709035" wp14:editId="4CF8BA76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2D5F942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4E3E21">
                                  <w:rPr>
                                    <w:rStyle w:val="Style6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05583A7E" w14:textId="72D5F942" w:rsidR="002E1412" w:rsidRPr="002E1412" w:rsidRDefault="00E6779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E3E21">
                            <w:rPr>
                              <w:rStyle w:val="Style6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256D4" w14:textId="77777777" w:rsidR="00773753" w:rsidRDefault="00773753" w:rsidP="001007E7">
      <w:pPr>
        <w:spacing w:after="0" w:line="240" w:lineRule="auto"/>
      </w:pPr>
      <w:r>
        <w:separator/>
      </w:r>
    </w:p>
  </w:endnote>
  <w:endnote w:type="continuationSeparator" w:id="0">
    <w:p w14:paraId="44F2407D" w14:textId="77777777" w:rsidR="00773753" w:rsidRDefault="0077375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5544F" w14:textId="77777777" w:rsidR="00773753" w:rsidRDefault="00773753" w:rsidP="001007E7">
      <w:pPr>
        <w:spacing w:after="0" w:line="240" w:lineRule="auto"/>
      </w:pPr>
      <w:r>
        <w:separator/>
      </w:r>
    </w:p>
  </w:footnote>
  <w:footnote w:type="continuationSeparator" w:id="0">
    <w:p w14:paraId="11B50992" w14:textId="77777777" w:rsidR="00773753" w:rsidRDefault="0077375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553978">
    <w:abstractNumId w:val="0"/>
  </w:num>
  <w:num w:numId="2" w16cid:durableId="1978681257">
    <w:abstractNumId w:val="2"/>
  </w:num>
  <w:num w:numId="3" w16cid:durableId="1139230033">
    <w:abstractNumId w:val="1"/>
  </w:num>
  <w:num w:numId="4" w16cid:durableId="2061320598">
    <w:abstractNumId w:val="3"/>
  </w:num>
  <w:num w:numId="5" w16cid:durableId="1664162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20AB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555"/>
    <w:rsid w:val="00295BD4"/>
    <w:rsid w:val="002B43A0"/>
    <w:rsid w:val="002B46D1"/>
    <w:rsid w:val="002C4E28"/>
    <w:rsid w:val="002D451D"/>
    <w:rsid w:val="002E1412"/>
    <w:rsid w:val="00314023"/>
    <w:rsid w:val="00341484"/>
    <w:rsid w:val="00360703"/>
    <w:rsid w:val="00392351"/>
    <w:rsid w:val="00392F6D"/>
    <w:rsid w:val="00404131"/>
    <w:rsid w:val="0042490F"/>
    <w:rsid w:val="00435BC4"/>
    <w:rsid w:val="004379A6"/>
    <w:rsid w:val="0045550B"/>
    <w:rsid w:val="00456C17"/>
    <w:rsid w:val="00466B9C"/>
    <w:rsid w:val="0047449D"/>
    <w:rsid w:val="004B30DA"/>
    <w:rsid w:val="004D25CB"/>
    <w:rsid w:val="004D45A8"/>
    <w:rsid w:val="004E3E21"/>
    <w:rsid w:val="00500DA4"/>
    <w:rsid w:val="00535962"/>
    <w:rsid w:val="00544A18"/>
    <w:rsid w:val="00564C2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73753"/>
    <w:rsid w:val="00780880"/>
    <w:rsid w:val="007B0E1F"/>
    <w:rsid w:val="007B6F6F"/>
    <w:rsid w:val="007C2731"/>
    <w:rsid w:val="007F6870"/>
    <w:rsid w:val="00820C9F"/>
    <w:rsid w:val="0082707E"/>
    <w:rsid w:val="008315B0"/>
    <w:rsid w:val="008339B6"/>
    <w:rsid w:val="008A04C0"/>
    <w:rsid w:val="008B3AE5"/>
    <w:rsid w:val="008C388B"/>
    <w:rsid w:val="008D73DC"/>
    <w:rsid w:val="009079FB"/>
    <w:rsid w:val="00920A05"/>
    <w:rsid w:val="0096275B"/>
    <w:rsid w:val="00966EEE"/>
    <w:rsid w:val="00971B8C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26990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E768A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9450C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6779F"/>
    <w:rsid w:val="00E82502"/>
    <w:rsid w:val="00E900FB"/>
    <w:rsid w:val="00EA2D16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0B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,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10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Yissel Mercedes Matos</cp:lastModifiedBy>
  <cp:revision>18</cp:revision>
  <cp:lastPrinted>2011-03-04T18:59:00Z</cp:lastPrinted>
  <dcterms:created xsi:type="dcterms:W3CDTF">2021-09-30T16:12:00Z</dcterms:created>
  <dcterms:modified xsi:type="dcterms:W3CDTF">2025-03-07T17:12:00Z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2023-01-06T17:15:58Z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9bebeaea-7544-4a02-a9cd-7cba8eb11915</vt:lpwstr>
  </property>
  <property fmtid="{D5CDD505-2E9C-101B-9397-08002B2CF9AE}" pid="8" name="MSIP_Label_81f5a2da-7ac4-4e60-a27b-a125ee74514f_ContentBits">
    <vt:lpwstr>0</vt:lpwstr>
  </property>
</Properties>
</file>